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3E7" w:rsidRPr="00E77870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WILLIAMSON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Tailor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3E7" w:rsidRDefault="001823E7" w:rsidP="0018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1823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3E7" w:rsidRDefault="001823E7" w:rsidP="00E71FC3">
      <w:pPr>
        <w:spacing w:after="0" w:line="240" w:lineRule="auto"/>
      </w:pPr>
      <w:r>
        <w:separator/>
      </w:r>
    </w:p>
  </w:endnote>
  <w:endnote w:type="continuationSeparator" w:id="0">
    <w:p w:rsidR="001823E7" w:rsidRDefault="001823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3E7" w:rsidRDefault="001823E7" w:rsidP="00E71FC3">
      <w:pPr>
        <w:spacing w:after="0" w:line="240" w:lineRule="auto"/>
      </w:pPr>
      <w:r>
        <w:separator/>
      </w:r>
    </w:p>
  </w:footnote>
  <w:footnote w:type="continuationSeparator" w:id="0">
    <w:p w:rsidR="001823E7" w:rsidRDefault="001823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E7"/>
    <w:rsid w:val="001823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5C897E-8C57-4483-8B2A-DAF704DC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2016-05-07T19:04:00Z</dcterms:created>
  <dcterms:modified xsi:type="dcterms:W3CDTF">2016-05-07T19:05:00Z</dcterms:modified>
</cp:coreProperties>
</file>